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F18" w:rsidRDefault="005A6F18" w:rsidP="005A6F18">
      <w:pPr>
        <w:rPr>
          <w:rStyle w:val="s1"/>
        </w:rPr>
      </w:pPr>
      <w:r>
        <w:rPr>
          <w:rStyle w:val="s1"/>
          <w:u w:val="single"/>
        </w:rPr>
        <w:t>Richard MARTYN</w:t>
      </w:r>
      <w:r>
        <w:rPr>
          <w:rStyle w:val="s1"/>
        </w:rPr>
        <w:t xml:space="preserve">        (fl.1504)</w:t>
      </w:r>
    </w:p>
    <w:p w:rsidR="005A6F18" w:rsidRDefault="005A6F18" w:rsidP="005A6F18">
      <w:pPr>
        <w:rPr>
          <w:rStyle w:val="s1"/>
        </w:rPr>
      </w:pPr>
      <w:r>
        <w:rPr>
          <w:rStyle w:val="s1"/>
        </w:rPr>
        <w:t>of Shropham, Norfolk.</w:t>
      </w:r>
    </w:p>
    <w:p w:rsidR="005A6F18" w:rsidRDefault="005A6F18" w:rsidP="005A6F18">
      <w:pPr>
        <w:rPr>
          <w:rStyle w:val="s1"/>
        </w:rPr>
      </w:pPr>
    </w:p>
    <w:p w:rsidR="005A6F18" w:rsidRDefault="005A6F18" w:rsidP="005A6F18">
      <w:pPr>
        <w:rPr>
          <w:rStyle w:val="s1"/>
        </w:rPr>
      </w:pPr>
    </w:p>
    <w:p w:rsidR="005A6F18" w:rsidRDefault="005A6F18" w:rsidP="005A6F18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5A6F18" w:rsidRDefault="005A6F18" w:rsidP="005A6F18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90)</w:t>
      </w:r>
    </w:p>
    <w:p w:rsidR="005A6F18" w:rsidRDefault="005A6F18" w:rsidP="005A6F18">
      <w:pPr>
        <w:rPr>
          <w:rStyle w:val="s1"/>
        </w:rPr>
      </w:pPr>
    </w:p>
    <w:p w:rsidR="005A6F18" w:rsidRDefault="005A6F18" w:rsidP="005A6F18">
      <w:pPr>
        <w:rPr>
          <w:rStyle w:val="s1"/>
        </w:rPr>
      </w:pPr>
    </w:p>
    <w:p w:rsidR="005A6F18" w:rsidRDefault="005A6F18" w:rsidP="005A6F18">
      <w:pPr>
        <w:rPr>
          <w:rStyle w:val="s1"/>
        </w:rPr>
      </w:pPr>
      <w:r>
        <w:rPr>
          <w:rStyle w:val="s1"/>
        </w:rPr>
        <w:t>16 February 2017</w:t>
      </w:r>
      <w:bookmarkStart w:id="0" w:name="_GoBack"/>
      <w:bookmarkEnd w:id="0"/>
    </w:p>
    <w:p w:rsidR="006B2F86" w:rsidRPr="00E71FC3" w:rsidRDefault="005A6F1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F18" w:rsidRDefault="005A6F18" w:rsidP="00E71FC3">
      <w:r>
        <w:separator/>
      </w:r>
    </w:p>
  </w:endnote>
  <w:endnote w:type="continuationSeparator" w:id="0">
    <w:p w:rsidR="005A6F18" w:rsidRDefault="005A6F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F18" w:rsidRDefault="005A6F18" w:rsidP="00E71FC3">
      <w:r>
        <w:separator/>
      </w:r>
    </w:p>
  </w:footnote>
  <w:footnote w:type="continuationSeparator" w:id="0">
    <w:p w:rsidR="005A6F18" w:rsidRDefault="005A6F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18"/>
    <w:rsid w:val="001A7C09"/>
    <w:rsid w:val="00577BD5"/>
    <w:rsid w:val="005A6F1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A7C74"/>
  <w15:chartTrackingRefBased/>
  <w15:docId w15:val="{6FAEBFC1-7680-45B4-994F-585511BC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6F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A6F1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A6F1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2017-03-12T20:59:00Z</dcterms:created>
  <dcterms:modified xsi:type="dcterms:W3CDTF">2017-03-12T21:00:00Z</dcterms:modified>
</cp:coreProperties>
</file>